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8E043" w14:textId="313E61FA" w:rsidR="005F48DE" w:rsidRPr="00877015" w:rsidRDefault="00F55AC0" w:rsidP="005F48DE">
      <w:pPr>
        <w:keepNext/>
        <w:spacing w:before="140" w:after="280" w:line="280" w:lineRule="atLeast"/>
        <w:jc w:val="both"/>
        <w:outlineLvl w:val="0"/>
        <w:rPr>
          <w:rFonts w:ascii="Frutiger for Schiphol Book" w:hAnsi="Frutiger for Schiphol Book"/>
          <w:b/>
          <w:caps/>
          <w:color w:val="1F497D"/>
          <w:sz w:val="28"/>
          <w:lang w:val="en-GB"/>
        </w:rPr>
      </w:pPr>
      <w:r>
        <w:rPr>
          <w:rFonts w:ascii="Frutiger for Schiphol Book" w:hAnsi="Frutiger for Schiphol Book"/>
          <w:b/>
          <w:caps/>
          <w:color w:val="1F497D"/>
          <w:sz w:val="28"/>
          <w:lang w:val="en-GB"/>
        </w:rPr>
        <w:t xml:space="preserve">Standard Form G </w:t>
      </w:r>
    </w:p>
    <w:p w14:paraId="5F404EF8" w14:textId="77777777" w:rsidR="005F48DE" w:rsidRPr="00877015" w:rsidRDefault="005F48DE" w:rsidP="005F48DE">
      <w:pPr>
        <w:spacing w:line="280" w:lineRule="auto"/>
        <w:rPr>
          <w:rFonts w:ascii="Frutiger for Schiphol Book" w:hAnsi="Frutiger for Schiphol Book"/>
          <w:lang w:val="en-GB"/>
        </w:rPr>
      </w:pPr>
      <w:r w:rsidRPr="00877015">
        <w:rPr>
          <w:rFonts w:ascii="Frutiger for Schiphol Book" w:hAnsi="Frutiger for Schiphol Book"/>
          <w:lang w:val="en-GB"/>
        </w:rPr>
        <w:t>Participant must state that it complies with requirements and conditions.</w:t>
      </w:r>
    </w:p>
    <w:p w14:paraId="412257C3" w14:textId="77777777" w:rsidR="005F48DE" w:rsidRPr="00877015" w:rsidRDefault="005F48DE" w:rsidP="005F48DE">
      <w:pPr>
        <w:spacing w:line="280" w:lineRule="auto"/>
        <w:rPr>
          <w:rFonts w:ascii="Frutiger for Schiphol Book" w:hAnsi="Frutiger for Schiphol Book"/>
          <w:lang w:val="en-GB"/>
        </w:rPr>
      </w:pPr>
    </w:p>
    <w:p w14:paraId="26753421" w14:textId="4BE7A851" w:rsidR="00606D15" w:rsidRPr="00606D15" w:rsidRDefault="00606D15" w:rsidP="00606D15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877015">
        <w:rPr>
          <w:rFonts w:ascii="Frutiger for Schiphol Book" w:hAnsi="Frutiger for Schiphol Book"/>
          <w:lang w:val="en-GB"/>
        </w:rPr>
        <w:t xml:space="preserve">Participant unconditionally agrees to the draft Agreement, as included in </w:t>
      </w:r>
      <w:r w:rsidRPr="00F34EC0">
        <w:rPr>
          <w:rFonts w:ascii="Frutiger for Schiphol Book" w:hAnsi="Frutiger for Schiphol Book"/>
          <w:i/>
          <w:lang w:val="en-GB"/>
        </w:rPr>
        <w:t>Appendix 3 Draft Framework Agreement</w:t>
      </w:r>
      <w:r w:rsidRPr="00F34EC0">
        <w:rPr>
          <w:rFonts w:ascii="Frutiger for Schiphol Book" w:hAnsi="Frutiger for Schiphol Book"/>
          <w:lang w:val="en-GB"/>
        </w:rPr>
        <w:t xml:space="preserve"> and if necessary amended by an Information Notice.</w:t>
      </w:r>
    </w:p>
    <w:p w14:paraId="113106D7" w14:textId="77777777" w:rsidR="00606D15" w:rsidRPr="00F34EC0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795D9F7D" w14:textId="77777777" w:rsidR="00606D15" w:rsidRPr="00204777" w:rsidRDefault="00606D15" w:rsidP="00606D15">
      <w:pPr>
        <w:spacing w:line="280" w:lineRule="auto"/>
        <w:jc w:val="center"/>
        <w:rPr>
          <w:rFonts w:ascii="Frutiger for Schiphol Book" w:hAnsi="Frutiger for Schiphol Book"/>
        </w:rPr>
      </w:pPr>
      <w:r w:rsidRPr="00204777">
        <w:rPr>
          <w:rFonts w:ascii="Frutiger for Schiphol Book" w:hAnsi="Frutiger for Schiphol Book"/>
          <w:lang w:val="en-GB"/>
        </w:rPr>
        <w:t>Yes</w:t>
      </w:r>
    </w:p>
    <w:p w14:paraId="17BC85E2" w14:textId="60FDD93C" w:rsidR="00606D15" w:rsidRPr="00204777" w:rsidRDefault="00606D15" w:rsidP="00606D15">
      <w:pPr>
        <w:rPr>
          <w:rFonts w:ascii="Frutiger for Schiphol Book" w:hAnsi="Frutiger for Schiphol Book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68F22A" wp14:editId="731EFE89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700" r="7620" b="13970"/>
                <wp:wrapNone/>
                <wp:docPr id="3" name="Rechthoe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7E936" id="Rechthoek 3" o:spid="_x0000_s1026" style="position:absolute;margin-left:3in;margin-top:4.4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"/>
            </w:pict>
          </mc:Fallback>
        </mc:AlternateContent>
      </w:r>
    </w:p>
    <w:p w14:paraId="77A2B326" w14:textId="77777777" w:rsidR="00606D15" w:rsidRPr="00606D15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52BBC15E" w14:textId="77777777" w:rsidR="00606D15" w:rsidRPr="00606D15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  <w:bookmarkStart w:id="0" w:name="_GoBack"/>
      <w:bookmarkEnd w:id="0"/>
    </w:p>
    <w:p w14:paraId="2FD3C6EC" w14:textId="1504BDAA" w:rsidR="00606D15" w:rsidRPr="00F34EC0" w:rsidRDefault="00606D15" w:rsidP="00606D15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176BEC">
        <w:rPr>
          <w:rFonts w:ascii="Frutiger for Schiphol Book" w:hAnsi="Frutiger for Schiphol Book"/>
          <w:lang w:val="en-GB"/>
        </w:rPr>
        <w:t xml:space="preserve">Participant states that it agrees unconditionally to the draft </w:t>
      </w:r>
      <w:r>
        <w:rPr>
          <w:rFonts w:ascii="Frutiger for Schiphol Book" w:hAnsi="Frutiger for Schiphol Book"/>
          <w:lang w:val="en-GB"/>
        </w:rPr>
        <w:t>Data Processing Agreement</w:t>
      </w:r>
      <w:r w:rsidRPr="00176BEC">
        <w:rPr>
          <w:rFonts w:ascii="Frutiger for Schiphol Book" w:hAnsi="Frutiger for Schiphol Book"/>
          <w:lang w:val="en-GB"/>
        </w:rPr>
        <w:t xml:space="preserve">, as included in </w:t>
      </w:r>
      <w:r w:rsidRPr="00F34EC0">
        <w:rPr>
          <w:rFonts w:ascii="Frutiger for Schiphol Book" w:hAnsi="Frutiger for Schiphol Book"/>
          <w:i/>
          <w:lang w:val="en-GB"/>
        </w:rPr>
        <w:t xml:space="preserve">Appendix </w:t>
      </w:r>
      <w:r>
        <w:rPr>
          <w:rFonts w:ascii="Frutiger for Schiphol Book" w:hAnsi="Frutiger for Schiphol Book"/>
          <w:i/>
          <w:lang w:val="en-GB"/>
        </w:rPr>
        <w:t>5</w:t>
      </w:r>
      <w:r w:rsidRPr="00F34EC0">
        <w:rPr>
          <w:rFonts w:ascii="Frutiger for Schiphol Book" w:hAnsi="Frutiger for Schiphol Book"/>
          <w:i/>
          <w:lang w:val="en-GB"/>
        </w:rPr>
        <w:t xml:space="preserve"> Draft </w:t>
      </w:r>
      <w:r>
        <w:rPr>
          <w:rFonts w:ascii="Frutiger for Schiphol Book" w:hAnsi="Frutiger for Schiphol Book"/>
          <w:i/>
          <w:lang w:val="en-GB"/>
        </w:rPr>
        <w:t xml:space="preserve">data Processing Agreement </w:t>
      </w:r>
      <w:r>
        <w:rPr>
          <w:rFonts w:ascii="Frutiger for Schiphol Book" w:hAnsi="Frutiger for Schiphol Book"/>
          <w:lang w:val="en-GB"/>
        </w:rPr>
        <w:t xml:space="preserve"> </w:t>
      </w:r>
      <w:r w:rsidRPr="00176BEC">
        <w:rPr>
          <w:rFonts w:ascii="Frutiger for Schiphol Book" w:hAnsi="Frutiger for Schiphol Book"/>
          <w:lang w:val="en-GB"/>
        </w:rPr>
        <w:t>and, if necessary, amended by an Information Notice.</w:t>
      </w:r>
    </w:p>
    <w:p w14:paraId="6A831C5B" w14:textId="77777777" w:rsidR="00606D15" w:rsidRPr="00606D15" w:rsidRDefault="00606D15" w:rsidP="00606D15">
      <w:pPr>
        <w:spacing w:line="280" w:lineRule="auto"/>
        <w:jc w:val="center"/>
        <w:rPr>
          <w:rFonts w:ascii="Frutiger for Schiphol Book" w:hAnsi="Frutiger for Schiphol Book"/>
          <w:lang w:val="en-US"/>
        </w:rPr>
      </w:pPr>
      <w:r w:rsidRPr="00204777">
        <w:rPr>
          <w:rFonts w:ascii="Frutiger for Schiphol Book" w:hAnsi="Frutiger for Schiphol Book"/>
          <w:lang w:val="en-GB"/>
        </w:rPr>
        <w:t>Yes</w:t>
      </w:r>
    </w:p>
    <w:p w14:paraId="42E3B9FB" w14:textId="6C68AD41" w:rsidR="00606D15" w:rsidRPr="00606D15" w:rsidRDefault="00606D15" w:rsidP="00606D15">
      <w:pPr>
        <w:rPr>
          <w:rFonts w:ascii="Frutiger for Schiphol Book" w:hAnsi="Frutiger for Schiphol Book"/>
          <w:lang w:val="en-US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62B3BE" wp14:editId="26964688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700" r="7620" b="13970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7851E" id="Rechthoek 5" o:spid="_x0000_s1026" style="position:absolute;margin-left:3in;margin-top:4.4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"/>
            </w:pict>
          </mc:Fallback>
        </mc:AlternateContent>
      </w:r>
    </w:p>
    <w:p w14:paraId="061DAEEC" w14:textId="77777777" w:rsidR="00606D15" w:rsidRPr="00606D15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6E1CA652" w14:textId="3B17C338" w:rsidR="00606D15" w:rsidRPr="00F34EC0" w:rsidRDefault="00606D15" w:rsidP="00606D15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877015">
        <w:rPr>
          <w:rFonts w:ascii="Frutiger for Schiphol Book" w:hAnsi="Frutiger for Schiphol Book"/>
          <w:lang w:val="en-GB"/>
        </w:rPr>
        <w:t xml:space="preserve">Participant unconditionally agrees to the draft </w:t>
      </w:r>
      <w:r>
        <w:rPr>
          <w:rFonts w:ascii="Frutiger for Schiphol Book" w:hAnsi="Frutiger for Schiphol Book"/>
          <w:lang w:val="en-GB"/>
        </w:rPr>
        <w:t xml:space="preserve">Reserve Contractor </w:t>
      </w:r>
      <w:r w:rsidRPr="00877015">
        <w:rPr>
          <w:rFonts w:ascii="Frutiger for Schiphol Book" w:hAnsi="Frutiger for Schiphol Book"/>
          <w:lang w:val="en-GB"/>
        </w:rPr>
        <w:t xml:space="preserve">Agreement, as included in </w:t>
      </w:r>
      <w:r w:rsidRPr="00F34EC0">
        <w:rPr>
          <w:rFonts w:ascii="Frutiger for Schiphol Book" w:hAnsi="Frutiger for Schiphol Book"/>
          <w:i/>
          <w:lang w:val="en-GB"/>
        </w:rPr>
        <w:t xml:space="preserve">Appendix </w:t>
      </w:r>
      <w:r>
        <w:rPr>
          <w:rFonts w:ascii="Frutiger for Schiphol Book" w:hAnsi="Frutiger for Schiphol Book"/>
          <w:i/>
          <w:lang w:val="en-GB"/>
        </w:rPr>
        <w:t xml:space="preserve">6 </w:t>
      </w:r>
      <w:r w:rsidRPr="00F34EC0">
        <w:rPr>
          <w:rFonts w:ascii="Frutiger for Schiphol Book" w:hAnsi="Frutiger for Schiphol Book"/>
          <w:i/>
          <w:lang w:val="en-GB"/>
        </w:rPr>
        <w:t xml:space="preserve"> Draft </w:t>
      </w:r>
      <w:r>
        <w:rPr>
          <w:rFonts w:ascii="Frutiger for Schiphol Book" w:hAnsi="Frutiger for Schiphol Book"/>
          <w:i/>
          <w:lang w:val="en-GB"/>
        </w:rPr>
        <w:t>Reserve Contractor</w:t>
      </w:r>
      <w:r w:rsidRPr="00F34EC0">
        <w:rPr>
          <w:rFonts w:ascii="Frutiger for Schiphol Book" w:hAnsi="Frutiger for Schiphol Book"/>
          <w:i/>
          <w:lang w:val="en-GB"/>
        </w:rPr>
        <w:t xml:space="preserve"> Agreement</w:t>
      </w:r>
      <w:r w:rsidRPr="00F34EC0">
        <w:rPr>
          <w:rFonts w:ascii="Frutiger for Schiphol Book" w:hAnsi="Frutiger for Schiphol Book"/>
          <w:lang w:val="en-GB"/>
        </w:rPr>
        <w:t xml:space="preserve"> and if necessary amended by an Information Notice.</w:t>
      </w:r>
    </w:p>
    <w:p w14:paraId="5C258C9A" w14:textId="77777777" w:rsidR="00606D15" w:rsidRPr="00204777" w:rsidRDefault="00606D15" w:rsidP="00606D15">
      <w:pPr>
        <w:spacing w:line="280" w:lineRule="auto"/>
        <w:jc w:val="center"/>
        <w:rPr>
          <w:rFonts w:ascii="Frutiger for Schiphol Book" w:hAnsi="Frutiger for Schiphol Book"/>
        </w:rPr>
      </w:pPr>
      <w:r w:rsidRPr="00204777">
        <w:rPr>
          <w:rFonts w:ascii="Frutiger for Schiphol Book" w:hAnsi="Frutiger for Schiphol Book"/>
          <w:lang w:val="en-GB"/>
        </w:rPr>
        <w:t>Yes</w:t>
      </w:r>
    </w:p>
    <w:p w14:paraId="278FD0AE" w14:textId="77777777" w:rsidR="00606D15" w:rsidRPr="00204777" w:rsidRDefault="00606D15" w:rsidP="00606D15">
      <w:pPr>
        <w:rPr>
          <w:rFonts w:ascii="Frutiger for Schiphol Book" w:hAnsi="Frutiger for Schiphol Book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4569CB" wp14:editId="28F86EA2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700" r="7620" b="13970"/>
                <wp:wrapNone/>
                <wp:docPr id="6" name="Rechthoe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00EEA" id="Rechthoek 6" o:spid="_x0000_s1026" style="position:absolute;margin-left:3in;margin-top:4.4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"/>
            </w:pict>
          </mc:Fallback>
        </mc:AlternateContent>
      </w:r>
    </w:p>
    <w:p w14:paraId="574E745A" w14:textId="77777777" w:rsidR="00606D15" w:rsidRPr="00606D15" w:rsidRDefault="00606D15" w:rsidP="00606D15">
      <w:pPr>
        <w:spacing w:line="280" w:lineRule="auto"/>
        <w:rPr>
          <w:rFonts w:ascii="Frutiger for Schiphol Book" w:hAnsi="Frutiger for Schiphol Book"/>
          <w:lang w:val="en-US"/>
        </w:rPr>
      </w:pPr>
    </w:p>
    <w:p w14:paraId="69DF1527" w14:textId="3C7668DF" w:rsidR="005F48DE" w:rsidRPr="00825B9F" w:rsidRDefault="005F48DE" w:rsidP="005F48DE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176BEC">
        <w:rPr>
          <w:rFonts w:ascii="Frutiger for Schiphol Book" w:hAnsi="Frutiger for Schiphol Book"/>
          <w:lang w:val="en-GB"/>
        </w:rPr>
        <w:t xml:space="preserve">Participant states that it complies unconditionally with the Programme of Requirements, as included in the </w:t>
      </w:r>
      <w:r w:rsidRPr="00606D15">
        <w:rPr>
          <w:rFonts w:ascii="Frutiger for Schiphol Book" w:hAnsi="Frutiger for Schiphol Book"/>
          <w:i/>
          <w:lang w:val="en-GB"/>
        </w:rPr>
        <w:t>Appendix</w:t>
      </w:r>
      <w:r w:rsidR="00606D15" w:rsidRPr="00606D15">
        <w:rPr>
          <w:rFonts w:ascii="Frutiger for Schiphol Book" w:hAnsi="Frutiger for Schiphol Book"/>
          <w:i/>
          <w:lang w:val="en-GB"/>
        </w:rPr>
        <w:t xml:space="preserve"> 2</w:t>
      </w:r>
      <w:r w:rsidRPr="00606D15">
        <w:rPr>
          <w:rFonts w:ascii="Frutiger for Schiphol Book" w:hAnsi="Frutiger for Schiphol Book"/>
          <w:i/>
          <w:lang w:val="en-GB"/>
        </w:rPr>
        <w:t xml:space="preserve"> “</w:t>
      </w:r>
      <w:r w:rsidR="00606D15" w:rsidRPr="00606D15">
        <w:rPr>
          <w:rFonts w:ascii="Frutiger for Schiphol Book" w:hAnsi="Frutiger for Schiphol Book"/>
          <w:i/>
          <w:lang w:val="en-GB"/>
        </w:rPr>
        <w:t>Requirements Specification Document</w:t>
      </w:r>
      <w:r w:rsidRPr="00606D15">
        <w:rPr>
          <w:rFonts w:ascii="Frutiger for Schiphol Book" w:hAnsi="Frutiger for Schiphol Book"/>
          <w:i/>
          <w:lang w:val="en-GB"/>
        </w:rPr>
        <w:t>”</w:t>
      </w:r>
      <w:r w:rsidRPr="00176BEC">
        <w:rPr>
          <w:rFonts w:ascii="Frutiger for Schiphol Book" w:hAnsi="Frutiger for Schiphol Book"/>
          <w:lang w:val="en-GB"/>
        </w:rPr>
        <w:t xml:space="preserve"> </w:t>
      </w:r>
      <w:r w:rsidR="00AD77E6">
        <w:rPr>
          <w:rFonts w:ascii="Frutiger for Schiphol Book" w:hAnsi="Frutiger for Schiphol Book"/>
          <w:lang w:val="en-GB"/>
        </w:rPr>
        <w:t>(and all appendices</w:t>
      </w:r>
      <w:r w:rsidR="00606D15">
        <w:rPr>
          <w:rFonts w:ascii="Frutiger for Schiphol Book" w:hAnsi="Frutiger for Schiphol Book"/>
          <w:lang w:val="en-GB"/>
        </w:rPr>
        <w:t xml:space="preserve"> that belong to this document) </w:t>
      </w:r>
      <w:r w:rsidRPr="00176BEC">
        <w:rPr>
          <w:rFonts w:ascii="Frutiger for Schiphol Book" w:hAnsi="Frutiger for Schiphol Book"/>
          <w:lang w:val="en-GB"/>
        </w:rPr>
        <w:t xml:space="preserve">as amended, if necessary, by an Information Notice. </w:t>
      </w:r>
    </w:p>
    <w:p w14:paraId="195317F2" w14:textId="77777777" w:rsidR="00825B9F" w:rsidRPr="00176BEC" w:rsidRDefault="00825B9F" w:rsidP="00825B9F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2E3B7181" w14:textId="77777777" w:rsidR="005F48DE" w:rsidRPr="00204777" w:rsidRDefault="005F48DE" w:rsidP="005F48DE">
      <w:pPr>
        <w:jc w:val="center"/>
        <w:rPr>
          <w:rFonts w:ascii="Frutiger for Schiphol Book" w:hAnsi="Frutiger for Schiphol Book"/>
          <w:lang w:val="en-US"/>
        </w:rPr>
      </w:pPr>
      <w:r w:rsidRPr="00204777">
        <w:rPr>
          <w:rFonts w:ascii="Frutiger for Schiphol Book" w:hAnsi="Frutiger for Schiphol Book"/>
          <w:lang w:val="en-US"/>
        </w:rPr>
        <w:t>Yes</w:t>
      </w:r>
    </w:p>
    <w:p w14:paraId="397E30C3" w14:textId="77777777" w:rsidR="005F48DE" w:rsidRPr="00204777" w:rsidRDefault="005F48DE" w:rsidP="005F48DE">
      <w:pPr>
        <w:rPr>
          <w:rFonts w:ascii="Frutiger for Schiphol Book" w:hAnsi="Frutiger for Schiphol Book"/>
          <w:lang w:val="en-US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7D59FD" wp14:editId="23F2100F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065" r="7620" b="5080"/>
                <wp:wrapNone/>
                <wp:docPr id="2" name="Rechtho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5ABBA" id="Rechthoek 2" o:spid="_x0000_s1026" style="position:absolute;margin-left:3in;margin-top:4.4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"/>
            </w:pict>
          </mc:Fallback>
        </mc:AlternateContent>
      </w:r>
    </w:p>
    <w:p w14:paraId="1C578647" w14:textId="7B7B1CE8" w:rsidR="005F48DE" w:rsidRDefault="005F48DE" w:rsidP="00606D15">
      <w:pPr>
        <w:spacing w:line="280" w:lineRule="auto"/>
        <w:rPr>
          <w:rFonts w:ascii="Frutiger for Schiphol Book" w:hAnsi="Frutiger for Schiphol Book"/>
          <w:lang w:val="en-US"/>
        </w:rPr>
      </w:pPr>
    </w:p>
    <w:p w14:paraId="01858CE7" w14:textId="77777777" w:rsidR="00606D15" w:rsidRPr="00204777" w:rsidRDefault="00606D15" w:rsidP="00606D15">
      <w:pPr>
        <w:spacing w:line="280" w:lineRule="auto"/>
        <w:rPr>
          <w:rFonts w:ascii="Frutiger for Schiphol Book" w:hAnsi="Frutiger for Schiphol Book"/>
          <w:lang w:val="en-US"/>
        </w:rPr>
      </w:pPr>
    </w:p>
    <w:p w14:paraId="64C70065" w14:textId="3F220C3D" w:rsidR="005F48DE" w:rsidRPr="00606D15" w:rsidRDefault="005F48DE" w:rsidP="005F48DE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606D15">
        <w:rPr>
          <w:rFonts w:ascii="Frutiger for Schiphol Book" w:hAnsi="Frutiger for Schiphol Book"/>
          <w:lang w:val="en-GB"/>
        </w:rPr>
        <w:t>In deviation from Article 15 ARN</w:t>
      </w:r>
      <w:r w:rsidRPr="00606D15">
        <w:rPr>
          <w:rFonts w:ascii="Frutiger for Schiphol Book" w:hAnsi="Frutiger for Schiphol Book"/>
          <w:vertAlign w:val="superscript"/>
          <w:lang w:val="en-GB"/>
        </w:rPr>
        <w:t>2016</w:t>
      </w:r>
      <w:r w:rsidRPr="00606D15">
        <w:rPr>
          <w:rFonts w:ascii="Frutiger for Schiphol Book" w:hAnsi="Frutiger for Schiphol Book"/>
          <w:lang w:val="en-GB"/>
        </w:rPr>
        <w:t>, Participant states that its Tender will remain valid for at least 90 calendar days.</w:t>
      </w:r>
      <w:r w:rsidRPr="00606D15">
        <w:rPr>
          <w:rFonts w:ascii="Frutiger for Schiphol Book" w:hAnsi="Frutiger for Schiphol Book"/>
          <w:color w:val="F79646"/>
          <w:lang w:val="en-US"/>
        </w:rPr>
        <w:t xml:space="preserve"> </w:t>
      </w:r>
    </w:p>
    <w:p w14:paraId="41672225" w14:textId="183C531C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  <w:r w:rsidRPr="00204777">
        <w:rPr>
          <w:rFonts w:ascii="Frutiger for Schiphol Book" w:hAnsi="Frutiger for Schiphol Book"/>
          <w:lang w:val="en-GB"/>
        </w:rPr>
        <w:tab/>
        <w:t xml:space="preserve"> </w:t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</w:p>
    <w:p w14:paraId="2C95BE28" w14:textId="77777777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  <w:r w:rsidRPr="00204777">
        <w:rPr>
          <w:rFonts w:ascii="Frutiger for Schiphol Book" w:hAnsi="Frutiger for Schiphol Book"/>
          <w:lang w:val="en-GB"/>
        </w:rPr>
        <w:t xml:space="preserve"> </w:t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  <w:t xml:space="preserve"> Yes</w:t>
      </w:r>
    </w:p>
    <w:p w14:paraId="07ACE0C6" w14:textId="77777777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95FD5" wp14:editId="580E2CA5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0" t="0" r="26670" b="26670"/>
                <wp:wrapNone/>
                <wp:docPr id="7" name="Rechthoe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C2E36" id="Rechthoek 7" o:spid="_x0000_s1026" style="position:absolute;margin-left:3in;margin-top:4.4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"/>
            </w:pict>
          </mc:Fallback>
        </mc:AlternateContent>
      </w:r>
    </w:p>
    <w:p w14:paraId="301ED1F2" w14:textId="77777777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F48DE" w:rsidRPr="007547DD" w14:paraId="7E54F476" w14:textId="77777777" w:rsidTr="00C07424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2968FF11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Name of Participant</w:t>
            </w:r>
          </w:p>
        </w:tc>
        <w:tc>
          <w:tcPr>
            <w:tcW w:w="5670" w:type="dxa"/>
          </w:tcPr>
          <w:p w14:paraId="3C0DF3F6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5F48DE" w:rsidRPr="002F5327" w14:paraId="095DE048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1C3359BE" w14:textId="77777777" w:rsidR="005F48DE" w:rsidRPr="00204777" w:rsidRDefault="005F48DE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lang w:val="en-US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Name of Participant’s duly authorised representative</w:t>
            </w:r>
          </w:p>
        </w:tc>
        <w:tc>
          <w:tcPr>
            <w:tcW w:w="5670" w:type="dxa"/>
          </w:tcPr>
          <w:p w14:paraId="79067FB3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US"/>
              </w:rPr>
            </w:pPr>
          </w:p>
        </w:tc>
      </w:tr>
      <w:tr w:rsidR="005F48DE" w:rsidRPr="007547DD" w14:paraId="3A372B46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7171CD25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Position</w:t>
            </w:r>
          </w:p>
        </w:tc>
        <w:tc>
          <w:tcPr>
            <w:tcW w:w="5670" w:type="dxa"/>
          </w:tcPr>
          <w:p w14:paraId="35D7FDFA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5F48DE" w:rsidRPr="007547DD" w14:paraId="489EB9C5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7183F2E5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Signature:</w:t>
            </w:r>
          </w:p>
          <w:p w14:paraId="6E0A2C8E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  <w:tc>
          <w:tcPr>
            <w:tcW w:w="5670" w:type="dxa"/>
          </w:tcPr>
          <w:p w14:paraId="175C3D0C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5F48DE" w:rsidRPr="007547DD" w14:paraId="4EEE859B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0C498E31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Place and date</w:t>
            </w:r>
          </w:p>
        </w:tc>
        <w:tc>
          <w:tcPr>
            <w:tcW w:w="5670" w:type="dxa"/>
          </w:tcPr>
          <w:p w14:paraId="7CE0962F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</w:p>
        </w:tc>
      </w:tr>
    </w:tbl>
    <w:p w14:paraId="2F8860F4" w14:textId="77777777" w:rsidR="0054341E" w:rsidRDefault="0054341E" w:rsidP="00606D15"/>
    <w:sectPr w:rsidR="0054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for Schiphol Book">
    <w:panose1 w:val="020B0503040304020203"/>
    <w:charset w:val="00"/>
    <w:family w:val="swiss"/>
    <w:pitch w:val="variable"/>
    <w:sig w:usb0="A00000AF" w:usb1="5000207B" w:usb2="00000000" w:usb3="00000000" w:csb0="0000009B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15D89"/>
    <w:multiLevelType w:val="hybridMultilevel"/>
    <w:tmpl w:val="34D66F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8DE"/>
    <w:rsid w:val="002F5327"/>
    <w:rsid w:val="0054341E"/>
    <w:rsid w:val="005F48DE"/>
    <w:rsid w:val="00606D15"/>
    <w:rsid w:val="00627F94"/>
    <w:rsid w:val="007C4CCF"/>
    <w:rsid w:val="00825B9F"/>
    <w:rsid w:val="00AD77E6"/>
    <w:rsid w:val="00CF195B"/>
    <w:rsid w:val="00E75636"/>
    <w:rsid w:val="00F34EC0"/>
    <w:rsid w:val="00F5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FF19A"/>
  <w15:chartTrackingRefBased/>
  <w15:docId w15:val="{402808F9-4A21-40AB-BCCA-AA7BC9F4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for Schiphol Book" w:eastAsiaTheme="minorHAnsi" w:hAnsi="Frutiger for Schiphol Book" w:cstheme="minorBidi"/>
        <w:sz w:val="18"/>
        <w:szCs w:val="18"/>
        <w:lang w:val="nl-N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F48DE"/>
    <w:rPr>
      <w:rFonts w:ascii="Schiphol Frutiger" w:eastAsia="Times New Roman" w:hAnsi="Schiphol Frutiger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F00C5FB3.dotm</Template>
  <TotalTime>1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</dc:creator>
  <cp:keywords/>
  <dc:description/>
  <cp:lastModifiedBy>Jonkhout, John</cp:lastModifiedBy>
  <cp:revision>3</cp:revision>
  <dcterms:created xsi:type="dcterms:W3CDTF">2018-03-29T13:58:00Z</dcterms:created>
  <dcterms:modified xsi:type="dcterms:W3CDTF">2018-03-29T13:58:00Z</dcterms:modified>
</cp:coreProperties>
</file>